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3316F" w14:textId="77777777" w:rsidR="00EB6894" w:rsidRDefault="00EB6894" w:rsidP="00EB689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PLUMMER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fl.1463)</w:t>
      </w:r>
    </w:p>
    <w:p w14:paraId="64FC468A" w14:textId="77777777" w:rsidR="00EB6894" w:rsidRDefault="00EB6894" w:rsidP="00EB689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proofErr w:type="gramStart"/>
      <w:r>
        <w:rPr>
          <w:rFonts w:cs="Times New Roman"/>
          <w:szCs w:val="24"/>
        </w:rPr>
        <w:t>St.Mary</w:t>
      </w:r>
      <w:proofErr w:type="spellEnd"/>
      <w:proofErr w:type="gram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atte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Strande</w:t>
      </w:r>
      <w:proofErr w:type="spellEnd"/>
      <w:r>
        <w:rPr>
          <w:rFonts w:cs="Times New Roman"/>
          <w:szCs w:val="24"/>
        </w:rPr>
        <w:t>. Smith.</w:t>
      </w:r>
    </w:p>
    <w:p w14:paraId="3D2B0675" w14:textId="77777777" w:rsidR="00EB6894" w:rsidRDefault="00EB6894" w:rsidP="00EB6894">
      <w:pPr>
        <w:pStyle w:val="NoSpacing"/>
        <w:rPr>
          <w:rFonts w:cs="Times New Roman"/>
          <w:szCs w:val="24"/>
        </w:rPr>
      </w:pPr>
    </w:p>
    <w:p w14:paraId="36A386AE" w14:textId="77777777" w:rsidR="00EB6894" w:rsidRDefault="00EB6894" w:rsidP="00EB6894">
      <w:pPr>
        <w:pStyle w:val="NoSpacing"/>
        <w:rPr>
          <w:rFonts w:cs="Times New Roman"/>
          <w:szCs w:val="24"/>
        </w:rPr>
      </w:pPr>
    </w:p>
    <w:p w14:paraId="3A728253" w14:textId="77777777" w:rsidR="00EB6894" w:rsidRDefault="00EB6894" w:rsidP="00EB689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1463</w:t>
      </w:r>
      <w:r>
        <w:rPr>
          <w:rFonts w:cs="Times New Roman"/>
          <w:szCs w:val="24"/>
        </w:rPr>
        <w:tab/>
        <w:t xml:space="preserve">Richard </w:t>
      </w:r>
      <w:proofErr w:type="spellStart"/>
      <w:r>
        <w:rPr>
          <w:rFonts w:cs="Times New Roman"/>
          <w:szCs w:val="24"/>
        </w:rPr>
        <w:t>Flemmyng</w:t>
      </w:r>
      <w:proofErr w:type="spellEnd"/>
      <w:r>
        <w:rPr>
          <w:rFonts w:cs="Times New Roman"/>
          <w:szCs w:val="24"/>
        </w:rPr>
        <w:t xml:space="preserve"> of London, ironmonger(q.v.), brought a plaint of </w:t>
      </w:r>
      <w:proofErr w:type="gramStart"/>
      <w:r>
        <w:rPr>
          <w:rFonts w:cs="Times New Roman"/>
          <w:szCs w:val="24"/>
        </w:rPr>
        <w:t>debt</w:t>
      </w:r>
      <w:proofErr w:type="gramEnd"/>
    </w:p>
    <w:p w14:paraId="55FE7E12" w14:textId="77777777" w:rsidR="00EB6894" w:rsidRDefault="00EB6894" w:rsidP="00EB689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against him, John Chapman of </w:t>
      </w:r>
      <w:proofErr w:type="spellStart"/>
      <w:r>
        <w:rPr>
          <w:rFonts w:cs="Times New Roman"/>
          <w:szCs w:val="24"/>
        </w:rPr>
        <w:t>Bermondsey</w:t>
      </w:r>
      <w:proofErr w:type="spellEnd"/>
      <w:r>
        <w:rPr>
          <w:rFonts w:cs="Times New Roman"/>
          <w:szCs w:val="24"/>
        </w:rPr>
        <w:t xml:space="preserve">(q.v.) and John </w:t>
      </w:r>
      <w:proofErr w:type="spellStart"/>
      <w:r>
        <w:rPr>
          <w:rFonts w:cs="Times New Roman"/>
          <w:szCs w:val="24"/>
        </w:rPr>
        <w:t>Gossyp</w:t>
      </w:r>
      <w:proofErr w:type="spellEnd"/>
      <w:r>
        <w:rPr>
          <w:rFonts w:cs="Times New Roman"/>
          <w:szCs w:val="24"/>
        </w:rPr>
        <w:t xml:space="preserve"> of </w:t>
      </w:r>
    </w:p>
    <w:p w14:paraId="1F37632A" w14:textId="77777777" w:rsidR="00EB6894" w:rsidRDefault="00EB6894" w:rsidP="00EB689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Bermondsey</w:t>
      </w:r>
      <w:proofErr w:type="spellEnd"/>
      <w:r>
        <w:rPr>
          <w:rFonts w:cs="Times New Roman"/>
          <w:szCs w:val="24"/>
        </w:rPr>
        <w:t>(q.v.).</w:t>
      </w:r>
    </w:p>
    <w:p w14:paraId="2AE407F1" w14:textId="77777777" w:rsidR="00EB6894" w:rsidRDefault="00EB6894" w:rsidP="00EB689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84EE7">
          <w:rPr>
            <w:rStyle w:val="Hyperlink"/>
            <w:rFonts w:cs="Times New Roman"/>
            <w:szCs w:val="24"/>
          </w:rPr>
          <w:t>https://waalt.uh.edu/index.php/CP40/807</w:t>
        </w:r>
      </w:hyperlink>
      <w:r>
        <w:rPr>
          <w:rFonts w:cs="Times New Roman"/>
          <w:szCs w:val="24"/>
        </w:rPr>
        <w:t xml:space="preserve"> )</w:t>
      </w:r>
    </w:p>
    <w:p w14:paraId="09117F8C" w14:textId="77777777" w:rsidR="00EB6894" w:rsidRDefault="00EB6894" w:rsidP="00EB6894">
      <w:pPr>
        <w:pStyle w:val="NoSpacing"/>
        <w:rPr>
          <w:rFonts w:cs="Times New Roman"/>
          <w:szCs w:val="24"/>
        </w:rPr>
      </w:pPr>
    </w:p>
    <w:p w14:paraId="7F56CCE9" w14:textId="77777777" w:rsidR="00EB6894" w:rsidRDefault="00EB6894" w:rsidP="00EB6894">
      <w:pPr>
        <w:pStyle w:val="NoSpacing"/>
        <w:rPr>
          <w:rFonts w:cs="Times New Roman"/>
          <w:szCs w:val="24"/>
        </w:rPr>
      </w:pPr>
    </w:p>
    <w:p w14:paraId="4000098B" w14:textId="77777777" w:rsidR="00EB6894" w:rsidRDefault="00EB6894" w:rsidP="00EB689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April 2023</w:t>
      </w:r>
    </w:p>
    <w:p w14:paraId="5F6C423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295A3" w14:textId="77777777" w:rsidR="00EB6894" w:rsidRDefault="00EB6894" w:rsidP="009139A6">
      <w:r>
        <w:separator/>
      </w:r>
    </w:p>
  </w:endnote>
  <w:endnote w:type="continuationSeparator" w:id="0">
    <w:p w14:paraId="494C142E" w14:textId="77777777" w:rsidR="00EB6894" w:rsidRDefault="00EB689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A7A4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4FA7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3E84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5A487" w14:textId="77777777" w:rsidR="00EB6894" w:rsidRDefault="00EB6894" w:rsidP="009139A6">
      <w:r>
        <w:separator/>
      </w:r>
    </w:p>
  </w:footnote>
  <w:footnote w:type="continuationSeparator" w:id="0">
    <w:p w14:paraId="50E37AAD" w14:textId="77777777" w:rsidR="00EB6894" w:rsidRDefault="00EB689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BC1A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CB20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E0BC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894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EB6894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6396E0"/>
  <w15:chartTrackingRefBased/>
  <w15:docId w15:val="{72C7520A-48E2-49D8-BA3E-5F23FC409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B689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0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2023-04-22T08:35:00Z</dcterms:created>
  <dcterms:modified xsi:type="dcterms:W3CDTF">2023-04-22T08:36:00Z</dcterms:modified>
</cp:coreProperties>
</file>